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6232D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KYNOT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1604EF6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Glover.</w:t>
      </w:r>
    </w:p>
    <w:p w14:paraId="26C21680" w14:textId="77777777" w:rsidR="00C42F68" w:rsidRDefault="00C42F68" w:rsidP="00C42F68">
      <w:pPr>
        <w:rPr>
          <w:rFonts w:ascii="Times New Roman" w:hAnsi="Times New Roman" w:cs="Times New Roman"/>
        </w:rPr>
      </w:pPr>
    </w:p>
    <w:p w14:paraId="7EE5EBE3" w14:textId="77777777" w:rsidR="00C42F68" w:rsidRDefault="00C42F68" w:rsidP="00C42F68">
      <w:pPr>
        <w:rPr>
          <w:rFonts w:ascii="Times New Roman" w:hAnsi="Times New Roman" w:cs="Times New Roman"/>
        </w:rPr>
      </w:pPr>
    </w:p>
    <w:p w14:paraId="559756EE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Underwode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14:paraId="29EEBEDB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Walder</w:t>
      </w:r>
      <w:proofErr w:type="spellEnd"/>
      <w:r>
        <w:rPr>
          <w:rFonts w:ascii="Times New Roman" w:hAnsi="Times New Roman" w:cs="Times New Roman"/>
        </w:rPr>
        <w:t xml:space="preserve"> of Sevenoaks(q.v.).</w:t>
      </w:r>
    </w:p>
    <w:p w14:paraId="471C9B98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F89ED5D" w14:textId="77777777" w:rsidR="00C42F68" w:rsidRDefault="00C42F68" w:rsidP="00C42F68">
      <w:pPr>
        <w:rPr>
          <w:rFonts w:ascii="Times New Roman" w:hAnsi="Times New Roman" w:cs="Times New Roman"/>
        </w:rPr>
      </w:pPr>
    </w:p>
    <w:p w14:paraId="5963C5C7" w14:textId="77777777" w:rsidR="00C42F68" w:rsidRDefault="00C42F68" w:rsidP="00C42F68">
      <w:pPr>
        <w:rPr>
          <w:rFonts w:ascii="Times New Roman" w:hAnsi="Times New Roman" w:cs="Times New Roman"/>
        </w:rPr>
      </w:pPr>
    </w:p>
    <w:p w14:paraId="63A73796" w14:textId="77777777" w:rsidR="00C42F68" w:rsidRDefault="00C42F68" w:rsidP="00C42F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2019</w:t>
      </w:r>
    </w:p>
    <w:p w14:paraId="75433BEF" w14:textId="77777777" w:rsidR="006B2F86" w:rsidRPr="00E71FC3" w:rsidRDefault="00C42F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8AAC5" w14:textId="77777777" w:rsidR="00C42F68" w:rsidRDefault="00C42F68" w:rsidP="00E71FC3">
      <w:r>
        <w:separator/>
      </w:r>
    </w:p>
  </w:endnote>
  <w:endnote w:type="continuationSeparator" w:id="0">
    <w:p w14:paraId="6B694656" w14:textId="77777777" w:rsidR="00C42F68" w:rsidRDefault="00C42F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10D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F36D0" w14:textId="77777777" w:rsidR="00C42F68" w:rsidRDefault="00C42F68" w:rsidP="00E71FC3">
      <w:r>
        <w:separator/>
      </w:r>
    </w:p>
  </w:footnote>
  <w:footnote w:type="continuationSeparator" w:id="0">
    <w:p w14:paraId="46471CD1" w14:textId="77777777" w:rsidR="00C42F68" w:rsidRDefault="00C42F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68"/>
    <w:rsid w:val="001A7C09"/>
    <w:rsid w:val="00577BD5"/>
    <w:rsid w:val="00656CBA"/>
    <w:rsid w:val="006A1F77"/>
    <w:rsid w:val="00733BE7"/>
    <w:rsid w:val="00AB52E8"/>
    <w:rsid w:val="00B16D3F"/>
    <w:rsid w:val="00BB41AC"/>
    <w:rsid w:val="00C42F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6C053"/>
  <w15:chartTrackingRefBased/>
  <w15:docId w15:val="{808B3088-05EA-4352-9C4B-2DEADBB08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F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2019-03-12T20:11:00Z</dcterms:created>
  <dcterms:modified xsi:type="dcterms:W3CDTF">2019-03-12T20:12:00Z</dcterms:modified>
</cp:coreProperties>
</file>